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A6" w:rsidRDefault="00A17BA6" w:rsidP="00A17BA6">
      <w:pPr>
        <w:rPr>
          <w:lang w:eastAsia="zh-CN"/>
        </w:rPr>
      </w:pPr>
      <w:r>
        <w:rPr>
          <w:u w:val="single"/>
        </w:rPr>
        <w:t>William CLEEK</w:t>
      </w:r>
      <w:r>
        <w:t xml:space="preserve">    (fl.1494)</w:t>
      </w:r>
    </w:p>
    <w:p w:rsidR="00A17BA6" w:rsidRDefault="00A17BA6" w:rsidP="00A17BA6">
      <w:r>
        <w:t xml:space="preserve">of </w:t>
      </w:r>
      <w:smartTag w:uri="urn:schemas-microsoft-com:office:smarttags" w:element="PlaceName">
        <w:r>
          <w:t>Burgh</w:t>
        </w:r>
      </w:smartTag>
      <w:r>
        <w:t xml:space="preserve"> </w:t>
      </w:r>
      <w:smartTag w:uri="urn:schemas-microsoft-com:office:smarttags" w:element="PlaceType">
        <w:r>
          <w:t>Castle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A17BA6" w:rsidRDefault="00A17BA6" w:rsidP="00A17BA6"/>
    <w:p w:rsidR="00A17BA6" w:rsidRDefault="00A17BA6" w:rsidP="00A17BA6"/>
    <w:p w:rsidR="00A17BA6" w:rsidRDefault="00A17BA6" w:rsidP="00A17BA6">
      <w:r>
        <w:tab/>
        <w:t>1494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Woolman, 4)</w:t>
      </w:r>
    </w:p>
    <w:p w:rsidR="00A17BA6" w:rsidRPr="00835A53" w:rsidRDefault="00A17BA6" w:rsidP="00A17BA6">
      <w:pPr>
        <w:ind w:left="1440"/>
      </w:pPr>
    </w:p>
    <w:p w:rsidR="00A17BA6" w:rsidRDefault="00A17BA6" w:rsidP="00A17BA6">
      <w:pPr>
        <w:ind w:left="720" w:firstLine="720"/>
        <w:rPr>
          <w:lang w:eastAsia="zh-CN"/>
        </w:rPr>
      </w:pPr>
    </w:p>
    <w:p w:rsidR="00A17BA6" w:rsidRPr="004665B0" w:rsidRDefault="00A17BA6" w:rsidP="00A17BA6">
      <w:pPr>
        <w:ind w:left="1440"/>
      </w:pPr>
    </w:p>
    <w:p w:rsidR="00A17BA6" w:rsidRPr="00946588" w:rsidRDefault="00A17BA6" w:rsidP="00A17BA6">
      <w:r>
        <w:t>3 November 2011</w:t>
      </w:r>
    </w:p>
    <w:p w:rsidR="00BA4020" w:rsidRDefault="00A17BA6" w:rsidP="00210B65">
      <w:pPr>
        <w:pStyle w:val="NoSpacing"/>
      </w:pPr>
    </w:p>
    <w:sectPr w:rsidR="00BA4020" w:rsidSect="0035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BA6" w:rsidRDefault="00A17BA6" w:rsidP="00552EBA">
      <w:r>
        <w:separator/>
      </w:r>
    </w:p>
  </w:endnote>
  <w:endnote w:type="continuationSeparator" w:id="0">
    <w:p w:rsidR="00A17BA6" w:rsidRDefault="00A17B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r>
      <w:t xml:space="preserve">I.S.Rogers   </w:t>
    </w:r>
    <w:fldSimple w:instr=" DATE \@ &quot;dd MMMM yyyy&quot; ">
      <w:r w:rsidR="00A17BA6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BA6" w:rsidRDefault="00A17BA6" w:rsidP="00552EBA">
      <w:r>
        <w:separator/>
      </w:r>
    </w:p>
  </w:footnote>
  <w:footnote w:type="continuationSeparator" w:id="0">
    <w:p w:rsidR="00A17BA6" w:rsidRDefault="00A17B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52EBA"/>
    <w:rsid w:val="007551EB"/>
    <w:rsid w:val="00A17BA6"/>
    <w:rsid w:val="00C33865"/>
    <w:rsid w:val="00D45842"/>
    <w:rsid w:val="00F12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B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17BA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2011-11-28T15:44:00Z</dcterms:created>
  <dcterms:modified xsi:type="dcterms:W3CDTF">2011-11-28T15:44:00Z</dcterms:modified>
</cp:coreProperties>
</file>